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68E" w:rsidRDefault="004E768E">
      <w:r>
        <w:t>Name: _______________________________________</w:t>
      </w:r>
      <w:r>
        <w:tab/>
      </w:r>
      <w:r>
        <w:tab/>
      </w:r>
      <w:r>
        <w:tab/>
        <w:t>Date: _________________________</w:t>
      </w:r>
    </w:p>
    <w:p w:rsidR="004E768E" w:rsidRDefault="004E768E"/>
    <w:p w:rsidR="004E768E" w:rsidRDefault="004E768E" w:rsidP="007D26DD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 xml:space="preserve">Mathematics </w:t>
      </w:r>
      <w:r w:rsidRPr="007D26DD">
        <w:rPr>
          <w:b/>
          <w:sz w:val="32"/>
          <w:u w:val="single"/>
        </w:rPr>
        <w:t>Open-Ended Item</w:t>
      </w:r>
    </w:p>
    <w:p w:rsidR="004E768E" w:rsidRDefault="004E768E" w:rsidP="007D26DD">
      <w:pPr>
        <w:jc w:val="center"/>
      </w:pPr>
    </w:p>
    <w:p w:rsidR="004E768E" w:rsidRPr="007D26DD" w:rsidRDefault="004E768E" w:rsidP="007D26DD">
      <w:r w:rsidRPr="007D26DD">
        <w:rPr>
          <w:u w:val="single"/>
        </w:rPr>
        <w:t>Question Info</w:t>
      </w:r>
      <w:r>
        <w:t>:   Chapter 4</w:t>
      </w:r>
    </w:p>
    <w:p w:rsidR="004E768E" w:rsidRDefault="004E768E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/>
      </w:tblPr>
      <w:tblGrid>
        <w:gridCol w:w="8736"/>
      </w:tblGrid>
      <w:tr w:rsidR="004E768E" w:rsidRPr="00ED103B" w:rsidTr="00386367">
        <w:trPr>
          <w:trHeight w:val="3617"/>
        </w:trPr>
        <w:tc>
          <w:tcPr>
            <w:tcW w:w="8736" w:type="dxa"/>
          </w:tcPr>
          <w:p w:rsidR="004E768E" w:rsidRPr="00ED103B" w:rsidRDefault="004E768E">
            <w:r w:rsidRPr="00ED103B">
              <w:t xml:space="preserve">A.  </w:t>
            </w:r>
            <w:r>
              <w:t>Joel is a sales associate at a clothing store. Each week he earns $250.00 plus a commission equal to 5% of his sales.  This week his goal is to earn no less than $460.00.  Write an inequality to find the amount of sales he must have to reach his goal.</w:t>
            </w:r>
          </w:p>
        </w:tc>
      </w:tr>
      <w:tr w:rsidR="004E768E" w:rsidRPr="00ED103B" w:rsidTr="00386367">
        <w:trPr>
          <w:trHeight w:val="3221"/>
        </w:trPr>
        <w:tc>
          <w:tcPr>
            <w:tcW w:w="8736" w:type="dxa"/>
          </w:tcPr>
          <w:p w:rsidR="004E768E" w:rsidRPr="00ED103B" w:rsidRDefault="004E768E">
            <w:r w:rsidRPr="00ED103B">
              <w:t xml:space="preserve">B.  </w:t>
            </w:r>
            <w:r>
              <w:t>Solve and graph your solution.  Show your work.</w:t>
            </w:r>
          </w:p>
        </w:tc>
      </w:tr>
      <w:tr w:rsidR="004E768E" w:rsidRPr="00ED103B" w:rsidTr="00386367">
        <w:trPr>
          <w:trHeight w:val="3230"/>
        </w:trPr>
        <w:tc>
          <w:tcPr>
            <w:tcW w:w="8736" w:type="dxa"/>
          </w:tcPr>
          <w:p w:rsidR="004E768E" w:rsidRPr="00ED103B" w:rsidRDefault="004E768E">
            <w:r>
              <w:t>C.  Is   $3800.00 in sales a possible solution?  Why or why not?</w:t>
            </w:r>
          </w:p>
        </w:tc>
      </w:tr>
    </w:tbl>
    <w:p w:rsidR="004E768E" w:rsidRDefault="004E768E"/>
    <w:p w:rsidR="004E768E" w:rsidRDefault="004E768E"/>
    <w:sectPr w:rsidR="004E768E" w:rsidSect="008561A8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val="fullPage" w:percent="101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26DD"/>
    <w:rsid w:val="00024EA9"/>
    <w:rsid w:val="00186BC9"/>
    <w:rsid w:val="00344CE0"/>
    <w:rsid w:val="00386367"/>
    <w:rsid w:val="00474E31"/>
    <w:rsid w:val="004E768E"/>
    <w:rsid w:val="00625077"/>
    <w:rsid w:val="00654098"/>
    <w:rsid w:val="006679FE"/>
    <w:rsid w:val="006809D4"/>
    <w:rsid w:val="007D26DD"/>
    <w:rsid w:val="008130D9"/>
    <w:rsid w:val="008561A8"/>
    <w:rsid w:val="009024BB"/>
    <w:rsid w:val="00ED10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CE0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D26D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77</Words>
  <Characters>439</Characters>
  <Application>Microsoft Office Outlook</Application>
  <DocSecurity>0</DocSecurity>
  <Lines>0</Lines>
  <Paragraphs>0</Paragraphs>
  <ScaleCrop>false</ScaleCrop>
  <Company>Harrisburg City School District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Name: _______________________________________</dc:title>
  <dc:subject/>
  <dc:creator>soliveira</dc:creator>
  <cp:keywords/>
  <dc:description/>
  <cp:lastModifiedBy>cshatto</cp:lastModifiedBy>
  <cp:revision>2</cp:revision>
  <dcterms:created xsi:type="dcterms:W3CDTF">2010-01-25T16:11:00Z</dcterms:created>
  <dcterms:modified xsi:type="dcterms:W3CDTF">2010-01-25T16:11:00Z</dcterms:modified>
</cp:coreProperties>
</file>